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289446DD" w:rsidR="00C155F7" w:rsidRDefault="000975BB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</w:t>
      </w:r>
      <w:r w:rsidR="00C155F7"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86</w:t>
      </w:r>
      <w:r w:rsidR="00C155F7">
        <w:rPr>
          <w:b/>
          <w:noProof/>
          <w:sz w:val="24"/>
        </w:rPr>
        <w:tab/>
      </w:r>
      <w:r w:rsidRPr="000975BB">
        <w:rPr>
          <w:b/>
          <w:noProof/>
          <w:sz w:val="24"/>
        </w:rPr>
        <w:t>RP-192882</w:t>
      </w:r>
    </w:p>
    <w:p w14:paraId="0831B549" w14:textId="0DF54C73" w:rsidR="00C155F7" w:rsidRDefault="00D216D6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5372FC">
        <w:rPr>
          <w:rFonts w:cs="Arial"/>
          <w:b/>
          <w:sz w:val="24"/>
        </w:rPr>
        <w:t>Sitges</w:t>
      </w:r>
      <w:proofErr w:type="spellEnd"/>
      <w:r w:rsidRPr="005372FC">
        <w:rPr>
          <w:rFonts w:cs="Arial"/>
          <w:b/>
          <w:sz w:val="24"/>
        </w:rPr>
        <w:t>, Spain, December 9-12, 2019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043042">
        <w:rPr>
          <w:b/>
          <w:noProof/>
          <w:sz w:val="24"/>
        </w:rPr>
        <w:t>192157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76046EBC" w14:textId="77777777" w:rsidR="001211F3" w:rsidRPr="00526169" w:rsidRDefault="001211F3" w:rsidP="00E36E3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5B6F6646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9.4.25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77777777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7777777" w:rsidR="004876B9" w:rsidRPr="0034045C" w:rsidRDefault="000B0F5C" w:rsidP="00A10539">
            <w:pPr>
              <w:pStyle w:val="TAL"/>
              <w:rPr>
                <w:lang w:val="en-US"/>
              </w:rPr>
            </w:pPr>
            <w:r w:rsidRPr="000B0F5C">
              <w:rPr>
                <w:lang w:val="en-US"/>
              </w:rPr>
              <w:t xml:space="preserve">New WID: RF </w:t>
            </w:r>
            <w:r w:rsidR="005B4CEB" w:rsidRPr="000B0F5C">
              <w:rPr>
                <w:lang w:val="en-US"/>
              </w:rPr>
              <w:t>requirements</w:t>
            </w:r>
            <w:r w:rsidRPr="000B0F5C">
              <w:rPr>
                <w:lang w:val="en-US"/>
              </w:rPr>
              <w:t xml:space="preserve"> for FR2</w:t>
            </w:r>
          </w:p>
        </w:tc>
        <w:tc>
          <w:tcPr>
            <w:tcW w:w="4536" w:type="dxa"/>
          </w:tcPr>
          <w:p w14:paraId="48F204A2" w14:textId="77777777" w:rsidR="004876B9" w:rsidRPr="00526169" w:rsidRDefault="00977554" w:rsidP="00982CD6">
            <w:pPr>
              <w:pStyle w:val="tah0"/>
            </w:pPr>
            <w:r>
              <w:rPr>
                <w:i/>
                <w:sz w:val="20"/>
              </w:rPr>
              <w:t xml:space="preserve">Some study phase items pend on the </w:t>
            </w:r>
            <w:r w:rsidR="000B0F5C" w:rsidRPr="000B0F5C">
              <w:rPr>
                <w:i/>
                <w:sz w:val="20"/>
              </w:rPr>
              <w:t xml:space="preserve">outcome of Phase 1 of </w:t>
            </w:r>
            <w:r w:rsidR="000B0F5C">
              <w:rPr>
                <w:i/>
                <w:sz w:val="20"/>
              </w:rPr>
              <w:t>n</w:t>
            </w:r>
            <w:r w:rsidR="000B0F5C" w:rsidRPr="000B0F5C">
              <w:rPr>
                <w:i/>
                <w:sz w:val="20"/>
              </w:rPr>
              <w:t>on-simultaneous UL carrier operation in FR2</w:t>
            </w:r>
            <w:r w:rsidR="000B0F5C">
              <w:rPr>
                <w:i/>
                <w:sz w:val="20"/>
              </w:rPr>
              <w:t xml:space="preserve"> </w:t>
            </w: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77777777" w:rsidR="004A59F3" w:rsidRDefault="004A59F3" w:rsidP="004A59F3">
      <w:r>
        <w:t>In RANP #83, the scope of Rel-16 RRM and demodulation h</w:t>
      </w:r>
      <w:r w:rsidR="000E3689">
        <w:t xml:space="preserve">as been extensively discussed </w:t>
      </w:r>
      <w:proofErr w:type="gramStart"/>
      <w:r w:rsidR="000E3689">
        <w:t>(</w:t>
      </w:r>
      <w:r>
        <w:t xml:space="preserve"> </w:t>
      </w:r>
      <w:r w:rsidRPr="004A59F3">
        <w:t>RP</w:t>
      </w:r>
      <w:proofErr w:type="gramEnd"/>
      <w:r w:rsidRPr="004A59F3">
        <w:t>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LTE SRS carrier switching impacting NR CC</w:t>
      </w:r>
    </w:p>
    <w:p w14:paraId="2A475C6A" w14:textId="5B84CECC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7777777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</w:p>
    <w:p w14:paraId="5FA91987" w14:textId="6A9693FC" w:rsidR="002F2C29" w:rsidRPr="00482CAE" w:rsidRDefault="0046789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UE measurement capability</w:t>
      </w:r>
    </w:p>
    <w:p w14:paraId="7E8359CC" w14:textId="01948004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306EFFE4" w14:textId="4982C2E3" w:rsidR="002C779F" w:rsidRPr="004E5E28" w:rsidRDefault="00FE7D3E" w:rsidP="0023199A">
      <w:pPr>
        <w:spacing w:after="120"/>
        <w:ind w:left="720"/>
        <w:rPr>
          <w:kern w:val="24"/>
        </w:rPr>
      </w:pPr>
      <w:r w:rsidRPr="004E5E28">
        <w:rPr>
          <w:kern w:val="24"/>
        </w:rPr>
        <w:t xml:space="preserve">Note: </w:t>
      </w:r>
      <w:r w:rsidR="006E3F42" w:rsidRPr="004E5E28">
        <w:rPr>
          <w:kern w:val="24"/>
          <w:lang w:eastAsia="zh-CN"/>
        </w:rPr>
        <w:t>appl</w:t>
      </w:r>
      <w:r w:rsidR="00B55CA7">
        <w:rPr>
          <w:kern w:val="24"/>
          <w:lang w:eastAsia="zh-CN"/>
        </w:rPr>
        <w:t>ies</w:t>
      </w:r>
      <w:r w:rsidR="006E3F42" w:rsidRPr="004E5E28">
        <w:rPr>
          <w:kern w:val="24"/>
          <w:lang w:eastAsia="zh-CN"/>
        </w:rPr>
        <w:t xml:space="preserve"> for </w:t>
      </w:r>
      <w:r w:rsidR="00442F2E" w:rsidRPr="004E5E28">
        <w:rPr>
          <w:kern w:val="24"/>
        </w:rPr>
        <w:t>inter-band CA for 28 GHz + 39 GHz combinations</w:t>
      </w:r>
      <w:r w:rsidR="006E3F42" w:rsidRPr="004E5E28">
        <w:rPr>
          <w:kern w:val="24"/>
        </w:rPr>
        <w:t xml:space="preserve"> according to RF conclusions in R4-1916024</w:t>
      </w:r>
      <w:r w:rsidR="00442F2E" w:rsidRPr="004E5E28">
        <w:rPr>
          <w:kern w:val="24"/>
        </w:rPr>
        <w:t>.</w:t>
      </w:r>
      <w:bookmarkStart w:id="0" w:name="_GoBack"/>
      <w:bookmarkEnd w:id="0"/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77777777" w:rsidR="00ED67DA" w:rsidRPr="00526169" w:rsidRDefault="004764C6" w:rsidP="00ED67DA">
      <w:pPr>
        <w:spacing w:after="0"/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lastRenderedPageBreak/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7777777" w:rsidR="00050412" w:rsidRPr="005A04AF" w:rsidRDefault="002B6A1C" w:rsidP="0031441B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77777777" w:rsidR="00397525" w:rsidRPr="005A04AF" w:rsidRDefault="002B6A1C" w:rsidP="00397525">
            <w:pPr>
              <w:spacing w:after="0"/>
            </w:pPr>
            <w:r w:rsidRPr="005A04AF">
              <w:t>RANP #8</w:t>
            </w:r>
            <w:r w:rsidR="009B055C"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224CA417" w:rsidR="009D3C1F" w:rsidRPr="00526169" w:rsidRDefault="009D3C1F" w:rsidP="009D3C1F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7E5B5343" w:rsidR="009D3C1F" w:rsidRPr="00526169" w:rsidRDefault="009D3C1F" w:rsidP="009D3C1F">
            <w:pPr>
              <w:spacing w:after="0"/>
            </w:pPr>
            <w:r w:rsidRPr="005A04AF">
              <w:t>RANP #8</w:t>
            </w:r>
            <w: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2A2930B3" w:rsidR="00CC36E0" w:rsidRPr="005A04AF" w:rsidRDefault="00CC36E0" w:rsidP="00CC36E0">
            <w:pPr>
              <w:spacing w:after="0"/>
            </w:pPr>
            <w:r>
              <w:t>RAN #</w:t>
            </w:r>
            <w:r w:rsidRPr="00896C37">
              <w:t>8</w:t>
            </w:r>
            <w: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A663B5" w:rsidR="00FD2188" w:rsidRDefault="00FD2188" w:rsidP="00FD2188">
            <w:pPr>
              <w:spacing w:after="0"/>
            </w:pPr>
            <w:r>
              <w:t>RAN #</w:t>
            </w:r>
            <w:r w:rsidRPr="00896C37">
              <w:t>8</w:t>
            </w:r>
            <w: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03540360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49123B96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2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r>
        <w:rPr>
          <w:lang w:val="en-US"/>
        </w:rPr>
        <w:t>Jie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lastRenderedPageBreak/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EA40F" w14:textId="77777777" w:rsidR="007D13B1" w:rsidRDefault="007D13B1">
      <w:r>
        <w:separator/>
      </w:r>
    </w:p>
  </w:endnote>
  <w:endnote w:type="continuationSeparator" w:id="0">
    <w:p w14:paraId="34E9F06A" w14:textId="77777777" w:rsidR="007D13B1" w:rsidRDefault="007D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C3709" w14:textId="77777777" w:rsidR="007D13B1" w:rsidRDefault="007D13B1">
      <w:r>
        <w:separator/>
      </w:r>
    </w:p>
  </w:footnote>
  <w:footnote w:type="continuationSeparator" w:id="0">
    <w:p w14:paraId="2917F5DA" w14:textId="77777777" w:rsidR="007D13B1" w:rsidRDefault="007D1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4617"/>
    <w:rsid w:val="001759A7"/>
    <w:rsid w:val="00186979"/>
    <w:rsid w:val="00193EB2"/>
    <w:rsid w:val="0019450C"/>
    <w:rsid w:val="001953F9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6D07"/>
    <w:rsid w:val="002209FC"/>
    <w:rsid w:val="00221B1E"/>
    <w:rsid w:val="00224855"/>
    <w:rsid w:val="002308DF"/>
    <w:rsid w:val="00230F4C"/>
    <w:rsid w:val="0023199A"/>
    <w:rsid w:val="00240DCD"/>
    <w:rsid w:val="0024786B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5240"/>
    <w:rsid w:val="003B5C05"/>
    <w:rsid w:val="003C0F14"/>
    <w:rsid w:val="003C3F00"/>
    <w:rsid w:val="003C4872"/>
    <w:rsid w:val="003C6DA6"/>
    <w:rsid w:val="003D62A9"/>
    <w:rsid w:val="003D76D9"/>
    <w:rsid w:val="003F268E"/>
    <w:rsid w:val="003F7B3D"/>
    <w:rsid w:val="00401D8D"/>
    <w:rsid w:val="00411698"/>
    <w:rsid w:val="00411B45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47131"/>
    <w:rsid w:val="0075252A"/>
    <w:rsid w:val="007569B2"/>
    <w:rsid w:val="00764B84"/>
    <w:rsid w:val="00765028"/>
    <w:rsid w:val="00771BE1"/>
    <w:rsid w:val="0078034D"/>
    <w:rsid w:val="007852A1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3B1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658B"/>
    <w:rsid w:val="008E69C2"/>
    <w:rsid w:val="0091681F"/>
    <w:rsid w:val="00940A40"/>
    <w:rsid w:val="009437A2"/>
    <w:rsid w:val="00944B28"/>
    <w:rsid w:val="00951306"/>
    <w:rsid w:val="00960E07"/>
    <w:rsid w:val="00967838"/>
    <w:rsid w:val="00977554"/>
    <w:rsid w:val="00982CD6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B055C"/>
    <w:rsid w:val="009B1936"/>
    <w:rsid w:val="009B493F"/>
    <w:rsid w:val="009B63FA"/>
    <w:rsid w:val="009C2977"/>
    <w:rsid w:val="009C2DCC"/>
    <w:rsid w:val="009C2FEC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6226C"/>
    <w:rsid w:val="00A625BA"/>
    <w:rsid w:val="00A6656B"/>
    <w:rsid w:val="00A70E1E"/>
    <w:rsid w:val="00A73257"/>
    <w:rsid w:val="00A777AF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78D6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906DB"/>
    <w:rsid w:val="00D90B8F"/>
    <w:rsid w:val="00D964BC"/>
    <w:rsid w:val="00DA024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3A9E"/>
    <w:rsid w:val="00FB565A"/>
    <w:rsid w:val="00FB5D3B"/>
    <w:rsid w:val="00FC0804"/>
    <w:rsid w:val="00FC3B6D"/>
    <w:rsid w:val="00FC796A"/>
    <w:rsid w:val="00FD2188"/>
    <w:rsid w:val="00FD3A4E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.cui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A73E1-C84A-47C9-B2E0-E26A6C9A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1731</Words>
  <Characters>8795</Characters>
  <Application>Microsoft Office Word</Application>
  <DocSecurity>0</DocSecurity>
  <Lines>311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10362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Andrey</cp:lastModifiedBy>
  <cp:revision>6</cp:revision>
  <cp:lastPrinted>2000-02-29T18:31:00Z</cp:lastPrinted>
  <dcterms:created xsi:type="dcterms:W3CDTF">2019-12-01T23:47:00Z</dcterms:created>
  <dcterms:modified xsi:type="dcterms:W3CDTF">2019-12-02T12:23:00Z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4a31dacd-7142-4db3-ad6f-f7154c90c6b8</vt:lpwstr>
  </property>
  <property fmtid="{D5CDD505-2E9C-101B-9397-08002B2CF9AE}" pid="5" name="CTP_TimeStamp">
    <vt:lpwstr>2019-12-02 12:23:34Z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